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15" w:rsidRDefault="00FB6515" w:rsidP="00CF7299">
      <w:pPr>
        <w:rPr>
          <w:rFonts w:ascii="Hand writing Mutlu" w:hAnsi="Hand writing Mutlu"/>
          <w:b/>
        </w:rPr>
      </w:pPr>
    </w:p>
    <w:p w:rsidR="00FB6515" w:rsidRDefault="00FB6515" w:rsidP="00CF729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 Soyadı: </w:t>
      </w:r>
      <w:r>
        <w:rPr>
          <w:b/>
        </w:rPr>
        <w:t>……………………</w:t>
      </w:r>
      <w:r>
        <w:rPr>
          <w:rFonts w:ascii="Hand writing Mutlu" w:hAnsi="Hand writing Mutlu"/>
          <w:b/>
        </w:rPr>
        <w:t>.</w:t>
      </w:r>
    </w:p>
    <w:p w:rsidR="00FB6515" w:rsidRDefault="00FB6515" w:rsidP="007F7A6A">
      <w:pPr>
        <w:jc w:val="center"/>
        <w:rPr>
          <w:rFonts w:ascii="Hand writing Mutlu" w:hAnsi="Hand writing Mutlu"/>
          <w:b/>
        </w:rPr>
      </w:pPr>
    </w:p>
    <w:p w:rsidR="00FB6515" w:rsidRPr="00CF7299" w:rsidRDefault="00FB6515" w:rsidP="007F7A6A">
      <w:pPr>
        <w:jc w:val="center"/>
        <w:rPr>
          <w:rFonts w:ascii="Hand writing Mutlu" w:hAnsi="Hand writing Mutlu"/>
          <w:b/>
        </w:rPr>
      </w:pPr>
      <w:r w:rsidRPr="00CF7299">
        <w:rPr>
          <w:rFonts w:ascii="Hand writing Mutlu" w:hAnsi="Hand writing Mutlu"/>
          <w:b/>
        </w:rPr>
        <w:t xml:space="preserve">3/A SINIFI </w:t>
      </w:r>
      <w:r>
        <w:rPr>
          <w:rFonts w:ascii="Hand writing Mutlu" w:hAnsi="Hand writing Mutlu"/>
          <w:b/>
        </w:rPr>
        <w:t>MÜZİK</w:t>
      </w:r>
      <w:r w:rsidRPr="00CF7299">
        <w:rPr>
          <w:rFonts w:ascii="Hand writing Mutlu" w:hAnsi="Hand writing Mutlu"/>
          <w:b/>
        </w:rPr>
        <w:t xml:space="preserve"> DERSİ PERFORMANS </w:t>
      </w:r>
      <w:r>
        <w:rPr>
          <w:rFonts w:ascii="Hand writing Mutlu" w:hAnsi="Hand writing Mutlu"/>
          <w:b/>
        </w:rPr>
        <w:t>ÖDEVİ</w:t>
      </w:r>
    </w:p>
    <w:tbl>
      <w:tblPr>
        <w:tblW w:w="1044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1"/>
        <w:gridCol w:w="1265"/>
        <w:gridCol w:w="2190"/>
        <w:gridCol w:w="1691"/>
        <w:gridCol w:w="3723"/>
      </w:tblGrid>
      <w:tr w:rsidR="00FB6515" w:rsidRPr="00C416CB">
        <w:tc>
          <w:tcPr>
            <w:tcW w:w="1573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İÇERİK</w:t>
            </w:r>
          </w:p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4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SINIF DÜZEYİ</w:t>
            </w:r>
          </w:p>
        </w:tc>
        <w:tc>
          <w:tcPr>
            <w:tcW w:w="2192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BEKLENEN BECERİLER</w:t>
            </w:r>
          </w:p>
        </w:tc>
        <w:tc>
          <w:tcPr>
            <w:tcW w:w="1693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TESLİM TARİHİ</w:t>
            </w:r>
          </w:p>
        </w:tc>
        <w:tc>
          <w:tcPr>
            <w:tcW w:w="3728" w:type="dxa"/>
          </w:tcPr>
          <w:p w:rsidR="00FB6515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DEĞERLENDİRM</w:t>
            </w:r>
            <w:r>
              <w:rPr>
                <w:rFonts w:ascii="Hand writing Mutlu" w:hAnsi="Hand writing Mutlu"/>
              </w:rPr>
              <w:t>E</w:t>
            </w:r>
          </w:p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ARACI</w:t>
            </w:r>
          </w:p>
        </w:tc>
      </w:tr>
      <w:tr w:rsidR="00FB6515" w:rsidRPr="00C416CB" w:rsidTr="006366D4">
        <w:trPr>
          <w:trHeight w:val="1448"/>
        </w:trPr>
        <w:tc>
          <w:tcPr>
            <w:tcW w:w="1573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CF729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Müzik aletlerini tanıma</w:t>
            </w:r>
          </w:p>
        </w:tc>
        <w:tc>
          <w:tcPr>
            <w:tcW w:w="1254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3.sınıf</w:t>
            </w:r>
          </w:p>
        </w:tc>
        <w:tc>
          <w:tcPr>
            <w:tcW w:w="2192" w:type="dxa"/>
          </w:tcPr>
          <w:p w:rsidR="00FB6515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Araştırma, inceleme, kaynakları etkili kullanma..</w:t>
            </w:r>
          </w:p>
        </w:tc>
        <w:tc>
          <w:tcPr>
            <w:tcW w:w="1693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CF7299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728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Dereceli puanlama anahtarı</w:t>
            </w:r>
          </w:p>
        </w:tc>
      </w:tr>
    </w:tbl>
    <w:p w:rsidR="00FB6515" w:rsidRPr="00C416CB" w:rsidRDefault="00FB6515" w:rsidP="00D2081D"/>
    <w:tbl>
      <w:tblPr>
        <w:tblW w:w="1042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9"/>
      </w:tblGrid>
      <w:tr w:rsidR="00FB6515" w:rsidRPr="00C416CB" w:rsidTr="00CB21CE">
        <w:tc>
          <w:tcPr>
            <w:tcW w:w="10429" w:type="dxa"/>
          </w:tcPr>
          <w:p w:rsidR="00FB6515" w:rsidRPr="00834A45" w:rsidRDefault="00FB6515" w:rsidP="00D2081D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Sevgili öğrenciler</w:t>
            </w:r>
          </w:p>
        </w:tc>
      </w:tr>
      <w:tr w:rsidR="00FB6515" w:rsidRPr="00C416CB" w:rsidTr="00CB21CE">
        <w:tc>
          <w:tcPr>
            <w:tcW w:w="10429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Sizden; </w:t>
            </w:r>
            <w:r>
              <w:rPr>
                <w:rFonts w:ascii="Hand writing Mutlu" w:hAnsi="Hand writing Mutlu"/>
              </w:rPr>
              <w:t xml:space="preserve">müzik yaparken kullanılan aletleri araştırmanızı ve bu araştırmanızı resimlerle anlatmanızı istiyoruz. </w:t>
            </w:r>
          </w:p>
        </w:tc>
      </w:tr>
    </w:tbl>
    <w:p w:rsidR="00FB6515" w:rsidRPr="00C416CB" w:rsidRDefault="00FB6515" w:rsidP="00D2081D"/>
    <w:tbl>
      <w:tblPr>
        <w:tblW w:w="1060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9"/>
      </w:tblGrid>
      <w:tr w:rsidR="00FB6515" w:rsidRPr="00C416CB" w:rsidTr="00CF7299">
        <w:trPr>
          <w:trHeight w:val="2511"/>
        </w:trPr>
        <w:tc>
          <w:tcPr>
            <w:tcW w:w="10609" w:type="dxa"/>
          </w:tcPr>
          <w:p w:rsidR="00FB6515" w:rsidRPr="00834A45" w:rsidRDefault="00FB6515" w:rsidP="00C416CB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YÖNERGE: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Ödevinizle ilgili bir çalışma planı yapınız.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Ödevinizi hazırlarken ilgili meslek gruplarından kişilerle ve aile bireylerinizle görüş alış verişi yapınız.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Kitap, dergi ve ansiklopedilerden yararlanabilirsiniz.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Müzik aletlerinin uygun resimlerini bulunuz. </w:t>
            </w:r>
            <w:r w:rsidRPr="00CF7299">
              <w:rPr>
                <w:rFonts w:ascii="Hand writing Mutlu" w:hAnsi="Hand writing Mutlu"/>
              </w:rPr>
              <w:t xml:space="preserve"> </w:t>
            </w:r>
          </w:p>
          <w:p w:rsidR="00FB6515" w:rsidRPr="00C416CB" w:rsidRDefault="00FB6515" w:rsidP="00CF7299">
            <w:pPr>
              <w:numPr>
                <w:ilvl w:val="0"/>
                <w:numId w:val="1"/>
              </w:numPr>
            </w:pPr>
            <w:r>
              <w:rPr>
                <w:rFonts w:ascii="Hand writing Mutlu" w:hAnsi="Hand writing Mutlu"/>
              </w:rPr>
              <w:t xml:space="preserve">Bulduğunuz resimleri çalışma sayfasın uygun yerlere çiziniz. </w:t>
            </w:r>
          </w:p>
        </w:tc>
      </w:tr>
    </w:tbl>
    <w:p w:rsidR="00FB6515" w:rsidRDefault="00FB6515" w:rsidP="00CF7299">
      <w:pPr>
        <w:jc w:val="center"/>
        <w:rPr>
          <w:rFonts w:ascii="Hand writing Mutlu" w:hAnsi="Hand writing Mutlu"/>
        </w:rPr>
      </w:pPr>
    </w:p>
    <w:p w:rsidR="00FB6515" w:rsidRDefault="00FB6515" w:rsidP="00CF7299">
      <w:pPr>
        <w:jc w:val="center"/>
        <w:rPr>
          <w:rFonts w:ascii="Hand writing Mutlu" w:hAnsi="Hand writing Mutlu"/>
        </w:rPr>
      </w:pPr>
    </w:p>
    <w:p w:rsidR="00FB6515" w:rsidRDefault="00FB6515" w:rsidP="00CF729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DERECELİ PUANLAMA ANAHTARI</w:t>
      </w:r>
    </w:p>
    <w:p w:rsidR="00FB6515" w:rsidRDefault="00FB6515" w:rsidP="00CF7299">
      <w:pPr>
        <w:jc w:val="center"/>
        <w:rPr>
          <w:rFonts w:ascii="Hand writing Mutlu" w:hAnsi="Hand writing Mutlu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8"/>
        <w:gridCol w:w="1080"/>
        <w:gridCol w:w="900"/>
        <w:gridCol w:w="900"/>
        <w:gridCol w:w="900"/>
      </w:tblGrid>
      <w:tr w:rsidR="00FB6515" w:rsidTr="0009237D">
        <w:trPr>
          <w:trHeight w:val="256"/>
        </w:trPr>
        <w:tc>
          <w:tcPr>
            <w:tcW w:w="6408" w:type="dxa"/>
            <w:vMerge w:val="restart"/>
            <w:tcBorders>
              <w:top w:val="single" w:sz="8" w:space="0" w:color="auto"/>
            </w:tcBorders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ÖLÇÜTLER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</w:tcBorders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PUANLAR</w:t>
            </w:r>
          </w:p>
        </w:tc>
      </w:tr>
      <w:tr w:rsidR="00FB6515" w:rsidTr="0009237D">
        <w:trPr>
          <w:trHeight w:val="406"/>
        </w:trPr>
        <w:tc>
          <w:tcPr>
            <w:tcW w:w="6408" w:type="dxa"/>
            <w:vMerge/>
            <w:tcBorders>
              <w:top w:val="single" w:sz="8" w:space="0" w:color="auto"/>
            </w:tcBorders>
            <w:vAlign w:val="center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</w:p>
        </w:tc>
        <w:tc>
          <w:tcPr>
            <w:tcW w:w="1080" w:type="dxa"/>
            <w:vAlign w:val="center"/>
          </w:tcPr>
          <w:p w:rsidR="00FB6515" w:rsidRPr="0009237D" w:rsidRDefault="00FB6515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Çok İyi</w:t>
            </w:r>
          </w:p>
          <w:p w:rsidR="00FB6515" w:rsidRPr="0009237D" w:rsidRDefault="00FB6515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İyi</w:t>
            </w:r>
          </w:p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Orta</w:t>
            </w:r>
          </w:p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Zayıf</w:t>
            </w:r>
          </w:p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1</w:t>
            </w:r>
          </w:p>
        </w:tc>
      </w:tr>
      <w:tr w:rsidR="00FB6515" w:rsidTr="0009237D">
        <w:trPr>
          <w:trHeight w:val="400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 planı hazırladı.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09237D">
        <w:trPr>
          <w:trHeight w:val="391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 için araştırma yaptı. 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7B3FFD">
        <w:trPr>
          <w:trHeight w:val="420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Müzik aletleri için uygun resimler buldu.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7B3FFD">
        <w:trPr>
          <w:trHeight w:val="360"/>
        </w:trPr>
        <w:tc>
          <w:tcPr>
            <w:tcW w:w="6408" w:type="dxa"/>
          </w:tcPr>
          <w:p w:rsidR="00FB6515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Bulduğu resimlere bakarak çizimini yaptı.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7B3FFD">
        <w:trPr>
          <w:trHeight w:val="315"/>
        </w:trPr>
        <w:tc>
          <w:tcPr>
            <w:tcW w:w="6408" w:type="dxa"/>
          </w:tcPr>
          <w:p w:rsidR="00FB6515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Çalışmayı zamanında bitirdi.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09237D">
        <w:trPr>
          <w:trHeight w:val="483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ALDIĞI PUAN</w:t>
            </w:r>
          </w:p>
        </w:tc>
        <w:tc>
          <w:tcPr>
            <w:tcW w:w="3780" w:type="dxa"/>
            <w:gridSpan w:val="4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09237D">
        <w:trPr>
          <w:trHeight w:val="400"/>
        </w:trPr>
        <w:tc>
          <w:tcPr>
            <w:tcW w:w="10188" w:type="dxa"/>
            <w:gridSpan w:val="5"/>
            <w:tcBorders>
              <w:bottom w:val="single" w:sz="8" w:space="0" w:color="auto"/>
            </w:tcBorders>
          </w:tcPr>
          <w:p w:rsidR="00FB6515" w:rsidRPr="0009237D" w:rsidRDefault="00FB6515" w:rsidP="0009237D">
            <w:pPr>
              <w:jc w:val="both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  <w:b/>
              </w:rPr>
              <w:t>PUAN NOTU :</w:t>
            </w:r>
            <w:r w:rsidRPr="0009237D">
              <w:rPr>
                <w:rFonts w:ascii="Hand writing Mutlu" w:hAnsi="Hand writing Mutlu"/>
              </w:rPr>
              <w:t xml:space="preserve"> (Aldığı Puan X </w:t>
            </w:r>
            <w:r>
              <w:rPr>
                <w:rFonts w:ascii="Hand writing Mutlu" w:hAnsi="Hand writing Mutlu"/>
              </w:rPr>
              <w:t>5</w:t>
            </w:r>
            <w:r w:rsidRPr="0009237D">
              <w:rPr>
                <w:rFonts w:ascii="Hand writing Mutlu" w:hAnsi="Hand writing Mutlu"/>
              </w:rPr>
              <w:t>)</w:t>
            </w:r>
          </w:p>
        </w:tc>
      </w:tr>
    </w:tbl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firstLine="708"/>
        <w:jc w:val="center"/>
        <w:rPr>
          <w:rFonts w:ascii="Hand writing Mutlu" w:hAnsi="Hand writing Mutlu"/>
          <w:b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MÜZİK ALETLERİ</w:t>
      </w:r>
    </w:p>
    <w:p w:rsidR="00FB6515" w:rsidRPr="00412B53" w:rsidRDefault="00FB6515" w:rsidP="004A7BE4">
      <w:pPr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1-VURMALI ÇALGILAR:</w:t>
      </w:r>
    </w:p>
    <w:p w:rsidR="00FB6515" w:rsidRPr="00412B53" w:rsidRDefault="00FB6515" w:rsidP="004A7BE4">
      <w:pPr>
        <w:tabs>
          <w:tab w:val="left" w:pos="2670"/>
        </w:tabs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Davul </w:t>
      </w:r>
      <w:r>
        <w:rPr>
          <w:rFonts w:ascii="Hand writing Mutlu" w:hAnsi="Hand writing Mutlu"/>
          <w:sz w:val="20"/>
          <w:szCs w:val="20"/>
        </w:rPr>
        <w:t xml:space="preserve">                     </w:t>
      </w:r>
      <w:r w:rsidRPr="00412B53">
        <w:rPr>
          <w:rFonts w:ascii="Hand writing Mutlu" w:hAnsi="Hand writing Mutlu"/>
          <w:sz w:val="20"/>
          <w:szCs w:val="20"/>
        </w:rPr>
        <w:t xml:space="preserve">Trampet                    </w:t>
      </w:r>
      <w:r>
        <w:rPr>
          <w:rFonts w:ascii="Hand writing Mutlu" w:hAnsi="Hand writing Mutlu"/>
          <w:sz w:val="20"/>
          <w:szCs w:val="20"/>
        </w:rPr>
        <w:t xml:space="preserve">      </w:t>
      </w:r>
      <w:r w:rsidRPr="00412B53">
        <w:rPr>
          <w:rFonts w:ascii="Hand writing Mutlu" w:hAnsi="Hand writing Mutlu"/>
          <w:sz w:val="20"/>
          <w:szCs w:val="20"/>
        </w:rPr>
        <w:t>Darbuka</w:t>
      </w:r>
      <w:r>
        <w:rPr>
          <w:rFonts w:ascii="Hand writing Mutlu" w:hAnsi="Hand writing Mutlu"/>
          <w:sz w:val="20"/>
          <w:szCs w:val="20"/>
        </w:rPr>
        <w:t xml:space="preserve">            </w:t>
      </w:r>
      <w:r w:rsidRPr="00412B53">
        <w:rPr>
          <w:rFonts w:ascii="Hand writing Mutlu" w:hAnsi="Hand writing Mutlu"/>
          <w:sz w:val="20"/>
          <w:szCs w:val="20"/>
        </w:rPr>
        <w:t xml:space="preserve">           Tef</w:t>
      </w:r>
    </w:p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  </w:t>
      </w:r>
    </w:p>
    <w:tbl>
      <w:tblPr>
        <w:tblW w:w="10260" w:type="dxa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6E4B48">
        <w:trPr>
          <w:trHeight w:val="2340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p w:rsidR="00FB6515" w:rsidRPr="00412B53" w:rsidRDefault="00FB6515" w:rsidP="004A7BE4">
      <w:pPr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2-ÜFLEMELİ ÇALGILAR</w:t>
      </w:r>
    </w:p>
    <w:p w:rsidR="00FB6515" w:rsidRPr="00412B53" w:rsidRDefault="00FB6515" w:rsidP="004A7BE4">
      <w:pPr>
        <w:tabs>
          <w:tab w:val="left" w:pos="2610"/>
          <w:tab w:val="left" w:pos="5370"/>
          <w:tab w:val="left" w:pos="8235"/>
        </w:tabs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F</w:t>
      </w:r>
      <w:r w:rsidRPr="00412B53">
        <w:rPr>
          <w:rFonts w:ascii="Hand writing Mutlu" w:hAnsi="Hand writing Mutlu"/>
          <w:sz w:val="20"/>
          <w:szCs w:val="20"/>
        </w:rPr>
        <w:t xml:space="preserve">lüt   </w:t>
      </w:r>
      <w:r>
        <w:rPr>
          <w:rFonts w:ascii="Hand writing Mutlu" w:hAnsi="Hand writing Mutlu"/>
          <w:sz w:val="20"/>
          <w:szCs w:val="20"/>
        </w:rPr>
        <w:t xml:space="preserve">                 </w:t>
      </w:r>
      <w:r w:rsidRPr="00412B5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Ney                           Borazan                      </w:t>
      </w:r>
      <w:r w:rsidRPr="00412B53">
        <w:rPr>
          <w:rFonts w:ascii="Hand writing Mutlu" w:hAnsi="Hand writing Mutlu"/>
          <w:sz w:val="20"/>
          <w:szCs w:val="20"/>
        </w:rPr>
        <w:t xml:space="preserve">  Klarnet</w:t>
      </w:r>
    </w:p>
    <w:tbl>
      <w:tblPr>
        <w:tblpPr w:leftFromText="141" w:rightFromText="141" w:vertAnchor="text" w:horzAnchor="margin" w:tblpXSpec="center" w:tblpY="173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6E4B48">
        <w:trPr>
          <w:trHeight w:val="2340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p w:rsidR="00FB6515" w:rsidRPr="00412B53" w:rsidRDefault="00FB6515" w:rsidP="004A7BE4">
      <w:pPr>
        <w:rPr>
          <w:rFonts w:ascii="Hand writing Mutlu" w:hAnsi="Hand writing Mutlu"/>
          <w:b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3-YAYLI ÇALGILAR</w:t>
      </w:r>
    </w:p>
    <w:p w:rsidR="00FB6515" w:rsidRPr="00412B53" w:rsidRDefault="00FB6515" w:rsidP="004A7BE4">
      <w:pPr>
        <w:tabs>
          <w:tab w:val="left" w:pos="2520"/>
          <w:tab w:val="left" w:pos="5325"/>
          <w:tab w:val="left" w:pos="7935"/>
        </w:tabs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  Keman</w:t>
      </w:r>
      <w:r w:rsidRPr="00412B53">
        <w:rPr>
          <w:rFonts w:ascii="Hand writing Mutlu" w:hAnsi="Hand writing Mutlu"/>
          <w:sz w:val="20"/>
          <w:szCs w:val="20"/>
        </w:rPr>
        <w:tab/>
        <w:t xml:space="preserve"> Kemençe                </w:t>
      </w:r>
      <w:r>
        <w:rPr>
          <w:rFonts w:ascii="Hand writing Mutlu" w:hAnsi="Hand writing Mutlu"/>
          <w:sz w:val="20"/>
          <w:szCs w:val="20"/>
        </w:rPr>
        <w:t xml:space="preserve">     </w:t>
      </w:r>
      <w:r w:rsidRPr="00412B53">
        <w:rPr>
          <w:rFonts w:ascii="Hand writing Mutlu" w:hAnsi="Hand writing Mutlu"/>
          <w:sz w:val="20"/>
          <w:szCs w:val="20"/>
        </w:rPr>
        <w:t>Kabak Kemane</w:t>
      </w:r>
      <w:r w:rsidRPr="00412B53">
        <w:rPr>
          <w:rFonts w:ascii="Hand writing Mutlu" w:hAnsi="Hand writing Mutlu"/>
          <w:sz w:val="20"/>
          <w:szCs w:val="20"/>
        </w:rPr>
        <w:tab/>
        <w:t xml:space="preserve"> Viyolensel          </w:t>
      </w:r>
    </w:p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tbl>
      <w:tblPr>
        <w:tblW w:w="10260" w:type="dxa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6E4B48">
        <w:trPr>
          <w:trHeight w:val="2340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412B53" w:rsidRDefault="00FB6515" w:rsidP="004A7BE4">
      <w:pPr>
        <w:rPr>
          <w:rFonts w:ascii="Hand writing Mutlu" w:hAnsi="Hand writing Mutlu"/>
          <w:sz w:val="20"/>
          <w:szCs w:val="20"/>
        </w:rPr>
      </w:pPr>
    </w:p>
    <w:p w:rsidR="00FB6515" w:rsidRDefault="00FB6515" w:rsidP="004A7BE4">
      <w:pPr>
        <w:rPr>
          <w:rFonts w:ascii="Hand writing Mutlu" w:hAnsi="Hand writing Mutlu"/>
          <w:b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 xml:space="preserve">4-MIZRAPLI ÇALGILAR  </w:t>
      </w:r>
    </w:p>
    <w:p w:rsidR="00FB6515" w:rsidRPr="00412B53" w:rsidRDefault="00FB6515" w:rsidP="004A7BE4">
      <w:pPr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sz w:val="20"/>
          <w:szCs w:val="20"/>
        </w:rPr>
        <w:t>Bağlama</w:t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  <w:t>Mandolin</w:t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  <w:t>Ud</w:t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  <w:t xml:space="preserve">    Cümbüş</w:t>
      </w:r>
      <w:r w:rsidRPr="00412B53">
        <w:rPr>
          <w:rFonts w:ascii="Hand writing Mutlu" w:hAnsi="Hand writing Mutlu"/>
          <w:b/>
          <w:sz w:val="20"/>
          <w:szCs w:val="20"/>
        </w:rPr>
        <w:t xml:space="preserve">    </w:t>
      </w:r>
    </w:p>
    <w:p w:rsidR="00FB6515" w:rsidRPr="00412B53" w:rsidRDefault="00FB6515" w:rsidP="004A7BE4">
      <w:pPr>
        <w:tabs>
          <w:tab w:val="left" w:pos="2535"/>
          <w:tab w:val="left" w:pos="5325"/>
          <w:tab w:val="left" w:pos="7800"/>
          <w:tab w:val="left" w:pos="8265"/>
        </w:tabs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XSpec="center" w:tblpY="-46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8D44CE">
        <w:trPr>
          <w:trHeight w:val="2147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8D44CE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CF7299" w:rsidRDefault="00FB6515" w:rsidP="008D44CE">
      <w:pPr>
        <w:rPr>
          <w:rFonts w:ascii="Hand writing Mutlu" w:hAnsi="Hand writing Mutlu"/>
        </w:rPr>
      </w:pPr>
    </w:p>
    <w:sectPr w:rsidR="00FB6515" w:rsidRPr="00CF7299" w:rsidSect="00834A45">
      <w:pgSz w:w="11906" w:h="16838"/>
      <w:pgMar w:top="567" w:right="1417" w:bottom="426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196C"/>
    <w:multiLevelType w:val="hybridMultilevel"/>
    <w:tmpl w:val="D820DA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54718"/>
    <w:multiLevelType w:val="hybridMultilevel"/>
    <w:tmpl w:val="C9A659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81D"/>
    <w:rsid w:val="00000396"/>
    <w:rsid w:val="00004999"/>
    <w:rsid w:val="00017DF1"/>
    <w:rsid w:val="00020F72"/>
    <w:rsid w:val="000252B6"/>
    <w:rsid w:val="00030DA6"/>
    <w:rsid w:val="0003108A"/>
    <w:rsid w:val="00034F5F"/>
    <w:rsid w:val="00036978"/>
    <w:rsid w:val="00043D7C"/>
    <w:rsid w:val="00052DFF"/>
    <w:rsid w:val="00060BA5"/>
    <w:rsid w:val="000705C0"/>
    <w:rsid w:val="00071294"/>
    <w:rsid w:val="00074141"/>
    <w:rsid w:val="000767BA"/>
    <w:rsid w:val="0009237D"/>
    <w:rsid w:val="000946EE"/>
    <w:rsid w:val="000A3753"/>
    <w:rsid w:val="000A5631"/>
    <w:rsid w:val="000B2ADA"/>
    <w:rsid w:val="000C15C3"/>
    <w:rsid w:val="000C7025"/>
    <w:rsid w:val="000D04DC"/>
    <w:rsid w:val="000D0FF7"/>
    <w:rsid w:val="000D429F"/>
    <w:rsid w:val="000E531E"/>
    <w:rsid w:val="000F4FB7"/>
    <w:rsid w:val="0010215B"/>
    <w:rsid w:val="001056C2"/>
    <w:rsid w:val="001078F2"/>
    <w:rsid w:val="00111554"/>
    <w:rsid w:val="00112FA0"/>
    <w:rsid w:val="0011311E"/>
    <w:rsid w:val="00117F40"/>
    <w:rsid w:val="00120916"/>
    <w:rsid w:val="0012308C"/>
    <w:rsid w:val="00124F44"/>
    <w:rsid w:val="001348AA"/>
    <w:rsid w:val="00134C09"/>
    <w:rsid w:val="00142C55"/>
    <w:rsid w:val="00145AB3"/>
    <w:rsid w:val="00150925"/>
    <w:rsid w:val="00153FF0"/>
    <w:rsid w:val="00160254"/>
    <w:rsid w:val="00170DA0"/>
    <w:rsid w:val="00175A92"/>
    <w:rsid w:val="001839CC"/>
    <w:rsid w:val="00191DEA"/>
    <w:rsid w:val="00192C5F"/>
    <w:rsid w:val="001A3955"/>
    <w:rsid w:val="001B0B8D"/>
    <w:rsid w:val="001B4D10"/>
    <w:rsid w:val="001B4FC0"/>
    <w:rsid w:val="001C0FBD"/>
    <w:rsid w:val="001C3960"/>
    <w:rsid w:val="001C5223"/>
    <w:rsid w:val="001D69EB"/>
    <w:rsid w:val="001E1E3E"/>
    <w:rsid w:val="001E7C39"/>
    <w:rsid w:val="001F0184"/>
    <w:rsid w:val="001F58A9"/>
    <w:rsid w:val="001F77C1"/>
    <w:rsid w:val="00203285"/>
    <w:rsid w:val="00220E3C"/>
    <w:rsid w:val="00234E31"/>
    <w:rsid w:val="00242906"/>
    <w:rsid w:val="002446BC"/>
    <w:rsid w:val="00245D2E"/>
    <w:rsid w:val="002568BA"/>
    <w:rsid w:val="002609DC"/>
    <w:rsid w:val="00262523"/>
    <w:rsid w:val="00263723"/>
    <w:rsid w:val="00275134"/>
    <w:rsid w:val="0027690A"/>
    <w:rsid w:val="00277E45"/>
    <w:rsid w:val="00281883"/>
    <w:rsid w:val="00285A93"/>
    <w:rsid w:val="00286367"/>
    <w:rsid w:val="00286F79"/>
    <w:rsid w:val="002971D4"/>
    <w:rsid w:val="002A3AC8"/>
    <w:rsid w:val="002B287D"/>
    <w:rsid w:val="002B3113"/>
    <w:rsid w:val="002C0C56"/>
    <w:rsid w:val="002C77D3"/>
    <w:rsid w:val="002C7DD5"/>
    <w:rsid w:val="002D7514"/>
    <w:rsid w:val="002E20B3"/>
    <w:rsid w:val="002E25CE"/>
    <w:rsid w:val="002E3B35"/>
    <w:rsid w:val="002F2DBA"/>
    <w:rsid w:val="00300C50"/>
    <w:rsid w:val="00313D16"/>
    <w:rsid w:val="00322209"/>
    <w:rsid w:val="00323A95"/>
    <w:rsid w:val="003449DC"/>
    <w:rsid w:val="00360BB3"/>
    <w:rsid w:val="003632B1"/>
    <w:rsid w:val="00363CFA"/>
    <w:rsid w:val="003641E2"/>
    <w:rsid w:val="00394BC7"/>
    <w:rsid w:val="00396992"/>
    <w:rsid w:val="003A08B5"/>
    <w:rsid w:val="003A3E64"/>
    <w:rsid w:val="003B29C5"/>
    <w:rsid w:val="003B58F4"/>
    <w:rsid w:val="003B66DC"/>
    <w:rsid w:val="003D3131"/>
    <w:rsid w:val="003D5263"/>
    <w:rsid w:val="003E5073"/>
    <w:rsid w:val="003E6440"/>
    <w:rsid w:val="003F557E"/>
    <w:rsid w:val="003F6F96"/>
    <w:rsid w:val="00402BE5"/>
    <w:rsid w:val="00412B53"/>
    <w:rsid w:val="004222F8"/>
    <w:rsid w:val="00423068"/>
    <w:rsid w:val="00446410"/>
    <w:rsid w:val="0044771C"/>
    <w:rsid w:val="00453799"/>
    <w:rsid w:val="004554C2"/>
    <w:rsid w:val="00455744"/>
    <w:rsid w:val="00461A2A"/>
    <w:rsid w:val="00464204"/>
    <w:rsid w:val="0046447F"/>
    <w:rsid w:val="004657A4"/>
    <w:rsid w:val="00465D71"/>
    <w:rsid w:val="004669A3"/>
    <w:rsid w:val="00470E52"/>
    <w:rsid w:val="00474DB3"/>
    <w:rsid w:val="00483E21"/>
    <w:rsid w:val="00491810"/>
    <w:rsid w:val="0049304F"/>
    <w:rsid w:val="00493B02"/>
    <w:rsid w:val="00494524"/>
    <w:rsid w:val="004A7BE4"/>
    <w:rsid w:val="004B15B4"/>
    <w:rsid w:val="004B4441"/>
    <w:rsid w:val="004B63B6"/>
    <w:rsid w:val="004C1660"/>
    <w:rsid w:val="004C2575"/>
    <w:rsid w:val="004E0437"/>
    <w:rsid w:val="004E1648"/>
    <w:rsid w:val="004E6C33"/>
    <w:rsid w:val="00500B58"/>
    <w:rsid w:val="0052385A"/>
    <w:rsid w:val="00586B26"/>
    <w:rsid w:val="00590A28"/>
    <w:rsid w:val="0059182F"/>
    <w:rsid w:val="005A5C5E"/>
    <w:rsid w:val="005B750C"/>
    <w:rsid w:val="005C2C28"/>
    <w:rsid w:val="005D2067"/>
    <w:rsid w:val="005F3C32"/>
    <w:rsid w:val="005F4A3E"/>
    <w:rsid w:val="005F5632"/>
    <w:rsid w:val="005F6259"/>
    <w:rsid w:val="00614464"/>
    <w:rsid w:val="006317B6"/>
    <w:rsid w:val="006339A6"/>
    <w:rsid w:val="006339E0"/>
    <w:rsid w:val="0063539D"/>
    <w:rsid w:val="006366D4"/>
    <w:rsid w:val="00637EDE"/>
    <w:rsid w:val="00641064"/>
    <w:rsid w:val="00646835"/>
    <w:rsid w:val="006641C5"/>
    <w:rsid w:val="00665727"/>
    <w:rsid w:val="00673671"/>
    <w:rsid w:val="006738A3"/>
    <w:rsid w:val="0067567C"/>
    <w:rsid w:val="006A1A31"/>
    <w:rsid w:val="006A6512"/>
    <w:rsid w:val="006B61F6"/>
    <w:rsid w:val="006D36EE"/>
    <w:rsid w:val="006E4B48"/>
    <w:rsid w:val="006F459C"/>
    <w:rsid w:val="006F7225"/>
    <w:rsid w:val="007059B5"/>
    <w:rsid w:val="00720033"/>
    <w:rsid w:val="00735CC8"/>
    <w:rsid w:val="00740509"/>
    <w:rsid w:val="00740DFF"/>
    <w:rsid w:val="00741FFE"/>
    <w:rsid w:val="0074242E"/>
    <w:rsid w:val="0075476B"/>
    <w:rsid w:val="007759F5"/>
    <w:rsid w:val="0078459F"/>
    <w:rsid w:val="00790458"/>
    <w:rsid w:val="007935A5"/>
    <w:rsid w:val="007B3FFD"/>
    <w:rsid w:val="007C46F5"/>
    <w:rsid w:val="007D0C56"/>
    <w:rsid w:val="007E0809"/>
    <w:rsid w:val="007E4D34"/>
    <w:rsid w:val="007E5AA6"/>
    <w:rsid w:val="007F3AF0"/>
    <w:rsid w:val="007F5A81"/>
    <w:rsid w:val="007F63F9"/>
    <w:rsid w:val="007F6D05"/>
    <w:rsid w:val="007F7A6A"/>
    <w:rsid w:val="00801866"/>
    <w:rsid w:val="008040B4"/>
    <w:rsid w:val="00804755"/>
    <w:rsid w:val="00812F49"/>
    <w:rsid w:val="00820B61"/>
    <w:rsid w:val="00834A45"/>
    <w:rsid w:val="00841AA7"/>
    <w:rsid w:val="008454F3"/>
    <w:rsid w:val="00846ECD"/>
    <w:rsid w:val="00856809"/>
    <w:rsid w:val="00860D5F"/>
    <w:rsid w:val="008710A0"/>
    <w:rsid w:val="0087205A"/>
    <w:rsid w:val="008727A4"/>
    <w:rsid w:val="008B010C"/>
    <w:rsid w:val="008B3CCA"/>
    <w:rsid w:val="008B4186"/>
    <w:rsid w:val="008B6843"/>
    <w:rsid w:val="008B7DF1"/>
    <w:rsid w:val="008C512F"/>
    <w:rsid w:val="008C7A12"/>
    <w:rsid w:val="008D2E37"/>
    <w:rsid w:val="008D44CE"/>
    <w:rsid w:val="008E5E1F"/>
    <w:rsid w:val="008F38C7"/>
    <w:rsid w:val="00903046"/>
    <w:rsid w:val="0090615B"/>
    <w:rsid w:val="00907C88"/>
    <w:rsid w:val="00921A87"/>
    <w:rsid w:val="009257DF"/>
    <w:rsid w:val="009305F6"/>
    <w:rsid w:val="009421A0"/>
    <w:rsid w:val="009714E4"/>
    <w:rsid w:val="009822B3"/>
    <w:rsid w:val="0098533C"/>
    <w:rsid w:val="009A7937"/>
    <w:rsid w:val="009B443A"/>
    <w:rsid w:val="009C27AC"/>
    <w:rsid w:val="009C347A"/>
    <w:rsid w:val="009C6C18"/>
    <w:rsid w:val="009D1AE0"/>
    <w:rsid w:val="009D256A"/>
    <w:rsid w:val="009E759B"/>
    <w:rsid w:val="009F1C34"/>
    <w:rsid w:val="009F3121"/>
    <w:rsid w:val="00A051C9"/>
    <w:rsid w:val="00A0764E"/>
    <w:rsid w:val="00A07C48"/>
    <w:rsid w:val="00A21F1F"/>
    <w:rsid w:val="00A308F6"/>
    <w:rsid w:val="00A31B1E"/>
    <w:rsid w:val="00A3638A"/>
    <w:rsid w:val="00A4163C"/>
    <w:rsid w:val="00A440C4"/>
    <w:rsid w:val="00A544AE"/>
    <w:rsid w:val="00A55695"/>
    <w:rsid w:val="00A556F7"/>
    <w:rsid w:val="00A57B3A"/>
    <w:rsid w:val="00A736D4"/>
    <w:rsid w:val="00A85E6C"/>
    <w:rsid w:val="00A86E89"/>
    <w:rsid w:val="00A9293E"/>
    <w:rsid w:val="00AA64DC"/>
    <w:rsid w:val="00AB735C"/>
    <w:rsid w:val="00AC35D8"/>
    <w:rsid w:val="00AC52E5"/>
    <w:rsid w:val="00AC6C56"/>
    <w:rsid w:val="00AD25BA"/>
    <w:rsid w:val="00AE39C2"/>
    <w:rsid w:val="00AF0B6B"/>
    <w:rsid w:val="00AF2FB6"/>
    <w:rsid w:val="00AF3C52"/>
    <w:rsid w:val="00AF70A0"/>
    <w:rsid w:val="00B07A3D"/>
    <w:rsid w:val="00B07B24"/>
    <w:rsid w:val="00B20A5F"/>
    <w:rsid w:val="00B232E2"/>
    <w:rsid w:val="00B31A11"/>
    <w:rsid w:val="00B42B48"/>
    <w:rsid w:val="00B50583"/>
    <w:rsid w:val="00B52430"/>
    <w:rsid w:val="00B57B7B"/>
    <w:rsid w:val="00B72D18"/>
    <w:rsid w:val="00B76C32"/>
    <w:rsid w:val="00B80F62"/>
    <w:rsid w:val="00B81E9D"/>
    <w:rsid w:val="00B852ED"/>
    <w:rsid w:val="00BA51F5"/>
    <w:rsid w:val="00BA540A"/>
    <w:rsid w:val="00BB4A13"/>
    <w:rsid w:val="00BC1EF3"/>
    <w:rsid w:val="00BC23B2"/>
    <w:rsid w:val="00BC7D93"/>
    <w:rsid w:val="00BD0EC7"/>
    <w:rsid w:val="00BD6FFF"/>
    <w:rsid w:val="00BE3706"/>
    <w:rsid w:val="00BF2611"/>
    <w:rsid w:val="00C1243E"/>
    <w:rsid w:val="00C22E20"/>
    <w:rsid w:val="00C252E7"/>
    <w:rsid w:val="00C25706"/>
    <w:rsid w:val="00C27BA6"/>
    <w:rsid w:val="00C3164D"/>
    <w:rsid w:val="00C32CD9"/>
    <w:rsid w:val="00C4116A"/>
    <w:rsid w:val="00C416CB"/>
    <w:rsid w:val="00C439A8"/>
    <w:rsid w:val="00C578CC"/>
    <w:rsid w:val="00C62D68"/>
    <w:rsid w:val="00C67921"/>
    <w:rsid w:val="00C7198D"/>
    <w:rsid w:val="00C73CD3"/>
    <w:rsid w:val="00C75205"/>
    <w:rsid w:val="00CA122E"/>
    <w:rsid w:val="00CA2175"/>
    <w:rsid w:val="00CB0A86"/>
    <w:rsid w:val="00CB21CE"/>
    <w:rsid w:val="00CB53FB"/>
    <w:rsid w:val="00CE536B"/>
    <w:rsid w:val="00CF3943"/>
    <w:rsid w:val="00CF7299"/>
    <w:rsid w:val="00D0111E"/>
    <w:rsid w:val="00D020A9"/>
    <w:rsid w:val="00D117A3"/>
    <w:rsid w:val="00D119C2"/>
    <w:rsid w:val="00D2081D"/>
    <w:rsid w:val="00D213DF"/>
    <w:rsid w:val="00D25EDE"/>
    <w:rsid w:val="00D306F9"/>
    <w:rsid w:val="00D37294"/>
    <w:rsid w:val="00D51D50"/>
    <w:rsid w:val="00D605BB"/>
    <w:rsid w:val="00D6570D"/>
    <w:rsid w:val="00D66AB1"/>
    <w:rsid w:val="00D7320F"/>
    <w:rsid w:val="00D7557E"/>
    <w:rsid w:val="00D758F4"/>
    <w:rsid w:val="00D92F32"/>
    <w:rsid w:val="00D95C9B"/>
    <w:rsid w:val="00DA216C"/>
    <w:rsid w:val="00DA2737"/>
    <w:rsid w:val="00DB37FD"/>
    <w:rsid w:val="00DB7803"/>
    <w:rsid w:val="00DC43B7"/>
    <w:rsid w:val="00DC7E76"/>
    <w:rsid w:val="00DD64BB"/>
    <w:rsid w:val="00DE259D"/>
    <w:rsid w:val="00E022B1"/>
    <w:rsid w:val="00E03E48"/>
    <w:rsid w:val="00E24574"/>
    <w:rsid w:val="00E30C1F"/>
    <w:rsid w:val="00E3522F"/>
    <w:rsid w:val="00E40987"/>
    <w:rsid w:val="00E53E06"/>
    <w:rsid w:val="00E53F41"/>
    <w:rsid w:val="00E54182"/>
    <w:rsid w:val="00E61C94"/>
    <w:rsid w:val="00E6737B"/>
    <w:rsid w:val="00E76582"/>
    <w:rsid w:val="00E86B43"/>
    <w:rsid w:val="00E86EF5"/>
    <w:rsid w:val="00E9199F"/>
    <w:rsid w:val="00E94140"/>
    <w:rsid w:val="00EA44C5"/>
    <w:rsid w:val="00EA4703"/>
    <w:rsid w:val="00EB0E94"/>
    <w:rsid w:val="00EB3B03"/>
    <w:rsid w:val="00EC7D6B"/>
    <w:rsid w:val="00EE51B0"/>
    <w:rsid w:val="00EF5366"/>
    <w:rsid w:val="00EF68F9"/>
    <w:rsid w:val="00F04401"/>
    <w:rsid w:val="00F0500A"/>
    <w:rsid w:val="00F10A94"/>
    <w:rsid w:val="00F130DE"/>
    <w:rsid w:val="00F24ED0"/>
    <w:rsid w:val="00F35785"/>
    <w:rsid w:val="00F37F08"/>
    <w:rsid w:val="00F40E15"/>
    <w:rsid w:val="00F50167"/>
    <w:rsid w:val="00F54658"/>
    <w:rsid w:val="00F56279"/>
    <w:rsid w:val="00F62A4A"/>
    <w:rsid w:val="00F67252"/>
    <w:rsid w:val="00F73DD2"/>
    <w:rsid w:val="00F86FBA"/>
    <w:rsid w:val="00F92F3F"/>
    <w:rsid w:val="00F932CA"/>
    <w:rsid w:val="00FA0148"/>
    <w:rsid w:val="00FA4199"/>
    <w:rsid w:val="00FA59E6"/>
    <w:rsid w:val="00FB429E"/>
    <w:rsid w:val="00FB6515"/>
    <w:rsid w:val="00FC09CD"/>
    <w:rsid w:val="00FD1EA4"/>
    <w:rsid w:val="00FD765A"/>
    <w:rsid w:val="00FE03FC"/>
    <w:rsid w:val="00FE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1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7E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37EDE"/>
    <w:pPr>
      <w:keepNext/>
      <w:jc w:val="both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37EDE"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37EDE"/>
    <w:pPr>
      <w:keepNext/>
      <w:jc w:val="center"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37EDE"/>
    <w:pPr>
      <w:keepNext/>
      <w:jc w:val="both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66D4"/>
    <w:rPr>
      <w:rFonts w:ascii="Arial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6B43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6B43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6B43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6B43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5F625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86B43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C416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229</Words>
  <Characters>1310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İLİ                  : ANKARA</dc:title>
  <dc:subject/>
  <dc:creator>Habibe</dc:creator>
  <cp:keywords/>
  <dc:description/>
  <cp:lastModifiedBy>Canavar</cp:lastModifiedBy>
  <cp:revision>12</cp:revision>
  <dcterms:created xsi:type="dcterms:W3CDTF">2010-12-14T08:51:00Z</dcterms:created>
  <dcterms:modified xsi:type="dcterms:W3CDTF">2011-10-16T21:20:00Z</dcterms:modified>
</cp:coreProperties>
</file>